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FA55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SHRAGGER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19E273A9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Cheap Ward, London.</w:t>
      </w:r>
    </w:p>
    <w:p w14:paraId="1F7BD9A3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</w:p>
    <w:p w14:paraId="6D590161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</w:p>
    <w:p w14:paraId="0A96C4CD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one of the Constables of the Ward.</w:t>
      </w:r>
    </w:p>
    <w:p w14:paraId="5508A8F0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4845EF6E" w14:textId="77777777" w:rsidR="00277580" w:rsidRDefault="00277580" w:rsidP="0027758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p.102)</w:t>
      </w:r>
    </w:p>
    <w:p w14:paraId="3DFF2C8C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</w:p>
    <w:p w14:paraId="015CCBAF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</w:p>
    <w:p w14:paraId="5FFE9D5D" w14:textId="77777777" w:rsidR="00277580" w:rsidRDefault="00277580" w:rsidP="002775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September 2023</w:t>
      </w:r>
    </w:p>
    <w:p w14:paraId="4C97C1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C6157" w14:textId="77777777" w:rsidR="00277580" w:rsidRDefault="00277580" w:rsidP="009139A6">
      <w:r>
        <w:separator/>
      </w:r>
    </w:p>
  </w:endnote>
  <w:endnote w:type="continuationSeparator" w:id="0">
    <w:p w14:paraId="2B027257" w14:textId="77777777" w:rsidR="00277580" w:rsidRDefault="002775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83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0B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5A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B360F" w14:textId="77777777" w:rsidR="00277580" w:rsidRDefault="00277580" w:rsidP="009139A6">
      <w:r>
        <w:separator/>
      </w:r>
    </w:p>
  </w:footnote>
  <w:footnote w:type="continuationSeparator" w:id="0">
    <w:p w14:paraId="1538B3A8" w14:textId="77777777" w:rsidR="00277580" w:rsidRDefault="002775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8C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49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43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580"/>
    <w:rsid w:val="000666E0"/>
    <w:rsid w:val="002510B7"/>
    <w:rsid w:val="002775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4AE3F"/>
  <w15:chartTrackingRefBased/>
  <w15:docId w15:val="{3CF25E2B-1365-4F34-8855-0C7FD2FA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2023-09-16T16:36:00Z</dcterms:created>
  <dcterms:modified xsi:type="dcterms:W3CDTF">2023-09-16T16:37:00Z</dcterms:modified>
</cp:coreProperties>
</file>